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AC180" w14:textId="77777777" w:rsidR="009C1858" w:rsidRDefault="009C1858" w:rsidP="009C1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BOSTON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4EDE1F0B" w14:textId="77777777" w:rsidR="009C1858" w:rsidRDefault="009C1858" w:rsidP="009C1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3A59D724" w14:textId="77777777" w:rsidR="009C1858" w:rsidRDefault="009C1858" w:rsidP="009C1858">
      <w:pPr>
        <w:pStyle w:val="NoSpacing"/>
        <w:rPr>
          <w:rFonts w:cs="Times New Roman"/>
          <w:szCs w:val="24"/>
        </w:rPr>
      </w:pPr>
    </w:p>
    <w:p w14:paraId="239F5A5E" w14:textId="77777777" w:rsidR="009C1858" w:rsidRDefault="009C1858" w:rsidP="009C1858">
      <w:pPr>
        <w:pStyle w:val="NoSpacing"/>
        <w:rPr>
          <w:rFonts w:cs="Times New Roman"/>
          <w:szCs w:val="24"/>
        </w:rPr>
      </w:pPr>
    </w:p>
    <w:p w14:paraId="335A9D45" w14:textId="77777777" w:rsidR="009C1858" w:rsidRDefault="009C1858" w:rsidP="009C1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Jan.1438</w:t>
      </w:r>
      <w:r>
        <w:rPr>
          <w:rFonts w:cs="Times New Roman"/>
          <w:szCs w:val="24"/>
        </w:rPr>
        <w:tab/>
        <w:t xml:space="preserve">He was one of those to whom </w:t>
      </w:r>
      <w:proofErr w:type="spellStart"/>
      <w:r>
        <w:rPr>
          <w:rFonts w:cs="Times New Roman"/>
          <w:szCs w:val="24"/>
        </w:rPr>
        <w:t>Annabell</w:t>
      </w:r>
      <w:proofErr w:type="spellEnd"/>
      <w:r>
        <w:rPr>
          <w:rFonts w:cs="Times New Roman"/>
          <w:szCs w:val="24"/>
        </w:rPr>
        <w:t xml:space="preserve"> Boston of London, widow(q.v.),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365020BB" w14:textId="77777777" w:rsidR="009C1858" w:rsidRDefault="009C1858" w:rsidP="009C1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 goods and chattels.</w:t>
      </w:r>
    </w:p>
    <w:p w14:paraId="3B047668" w14:textId="77777777" w:rsidR="009C1858" w:rsidRDefault="009C1858" w:rsidP="009C1858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168)</w:t>
      </w:r>
    </w:p>
    <w:p w14:paraId="353F50C5" w14:textId="77777777" w:rsidR="009C1858" w:rsidRDefault="009C1858" w:rsidP="009C1858">
      <w:pPr>
        <w:pStyle w:val="NoSpacing"/>
        <w:rPr>
          <w:rFonts w:cs="Times New Roman"/>
          <w:szCs w:val="24"/>
        </w:rPr>
      </w:pPr>
    </w:p>
    <w:p w14:paraId="590A5900" w14:textId="77777777" w:rsidR="009C1858" w:rsidRDefault="009C1858" w:rsidP="009C1858">
      <w:pPr>
        <w:pStyle w:val="NoSpacing"/>
        <w:rPr>
          <w:rFonts w:cs="Times New Roman"/>
          <w:szCs w:val="24"/>
        </w:rPr>
      </w:pPr>
    </w:p>
    <w:p w14:paraId="7D05411E" w14:textId="77777777" w:rsidR="009C1858" w:rsidRDefault="009C1858" w:rsidP="009C1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6487DA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292CF" w14:textId="77777777" w:rsidR="009C1858" w:rsidRDefault="009C1858" w:rsidP="009139A6">
      <w:r>
        <w:separator/>
      </w:r>
    </w:p>
  </w:endnote>
  <w:endnote w:type="continuationSeparator" w:id="0">
    <w:p w14:paraId="2F806D91" w14:textId="77777777" w:rsidR="009C1858" w:rsidRDefault="009C18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78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4EB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75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922A6" w14:textId="77777777" w:rsidR="009C1858" w:rsidRDefault="009C1858" w:rsidP="009139A6">
      <w:r>
        <w:separator/>
      </w:r>
    </w:p>
  </w:footnote>
  <w:footnote w:type="continuationSeparator" w:id="0">
    <w:p w14:paraId="2354D90A" w14:textId="77777777" w:rsidR="009C1858" w:rsidRDefault="009C18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48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83E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1B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858"/>
    <w:rsid w:val="000666E0"/>
    <w:rsid w:val="002510B7"/>
    <w:rsid w:val="005C130B"/>
    <w:rsid w:val="00826F5C"/>
    <w:rsid w:val="009139A6"/>
    <w:rsid w:val="009448BB"/>
    <w:rsid w:val="00947624"/>
    <w:rsid w:val="009C1858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BAD28"/>
  <w15:chartTrackingRefBased/>
  <w15:docId w15:val="{51354592-FDEE-4EE7-8EAC-F1F0AD7AA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2023-04-22T19:36:00Z</dcterms:created>
  <dcterms:modified xsi:type="dcterms:W3CDTF">2023-04-22T19:44:00Z</dcterms:modified>
</cp:coreProperties>
</file>